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1AC15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CRANE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409390AC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Wood </w:t>
      </w:r>
      <w:proofErr w:type="spellStart"/>
      <w:r>
        <w:rPr>
          <w:rStyle w:val="s1"/>
        </w:rPr>
        <w:t>Dalling</w:t>
      </w:r>
      <w:proofErr w:type="spellEnd"/>
      <w:r>
        <w:rPr>
          <w:rStyle w:val="s1"/>
        </w:rPr>
        <w:t>, Norfolk.</w:t>
      </w:r>
    </w:p>
    <w:p w14:paraId="7821F7AA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</w:p>
    <w:p w14:paraId="4A272526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</w:p>
    <w:p w14:paraId="5AC90E53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E377917" w14:textId="77777777" w:rsidR="0032329A" w:rsidRDefault="0032329A" w:rsidP="0032329A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40)</w:t>
      </w:r>
    </w:p>
    <w:p w14:paraId="612D599F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</w:p>
    <w:p w14:paraId="23D402C1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</w:p>
    <w:p w14:paraId="177A5F5C" w14:textId="77777777" w:rsidR="0032329A" w:rsidRDefault="0032329A" w:rsidP="0032329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1A46A0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536CE" w14:textId="77777777" w:rsidR="0032329A" w:rsidRDefault="0032329A" w:rsidP="009139A6">
      <w:r>
        <w:separator/>
      </w:r>
    </w:p>
  </w:endnote>
  <w:endnote w:type="continuationSeparator" w:id="0">
    <w:p w14:paraId="3CDEC584" w14:textId="77777777" w:rsidR="0032329A" w:rsidRDefault="003232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8B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0C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A4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1D3D" w14:textId="77777777" w:rsidR="0032329A" w:rsidRDefault="0032329A" w:rsidP="009139A6">
      <w:r>
        <w:separator/>
      </w:r>
    </w:p>
  </w:footnote>
  <w:footnote w:type="continuationSeparator" w:id="0">
    <w:p w14:paraId="4AF434AB" w14:textId="77777777" w:rsidR="0032329A" w:rsidRDefault="003232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C4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C65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7F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29A"/>
    <w:rsid w:val="000666E0"/>
    <w:rsid w:val="002510B7"/>
    <w:rsid w:val="0032329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5BF09"/>
  <w15:chartTrackingRefBased/>
  <w15:docId w15:val="{713E2071-E3DB-46B6-BE24-C69527E0F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329A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32329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2021-05-31T10:01:00Z</dcterms:created>
  <dcterms:modified xsi:type="dcterms:W3CDTF">2021-05-31T10:01:00Z</dcterms:modified>
</cp:coreProperties>
</file>